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A15B4">
        <w:rPr>
          <w:rFonts w:cs="Arial"/>
          <w:b/>
          <w:caps/>
          <w:sz w:val="28"/>
          <w:szCs w:val="28"/>
        </w:rPr>
        <w:t>1349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A15B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Iluminação pública na Estrada do Bom Jesus.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A15B4" w:rsidRDefault="003A77BE" w:rsidP="00BA15B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BA15B4">
        <w:rPr>
          <w:rFonts w:cs="Arial"/>
        </w:rPr>
        <w:t xml:space="preserve"> à instalação de i</w:t>
      </w:r>
      <w:r w:rsidR="00BA15B4" w:rsidRPr="00BA15B4">
        <w:rPr>
          <w:rFonts w:cs="Arial"/>
        </w:rPr>
        <w:t>luminação pública na Estrada do Bom Jesus.</w:t>
      </w:r>
    </w:p>
    <w:p w:rsidR="00BA15B4" w:rsidRDefault="00BA15B4" w:rsidP="00BA15B4">
      <w:pPr>
        <w:tabs>
          <w:tab w:val="left" w:pos="-600"/>
        </w:tabs>
        <w:spacing w:after="120" w:line="324" w:lineRule="auto"/>
        <w:ind w:firstLine="1701"/>
        <w:jc w:val="both"/>
      </w:pPr>
      <w:r>
        <w:rPr>
          <w:rFonts w:cs="Arial"/>
        </w:rPr>
        <w:t xml:space="preserve">Solicitamos, pois, que seja </w:t>
      </w:r>
      <w:r>
        <w:t>aciona</w:t>
      </w:r>
      <w:r>
        <w:t>da</w:t>
      </w:r>
      <w:r>
        <w:t xml:space="preserve"> a Secretaria</w:t>
      </w:r>
      <w:r>
        <w:t xml:space="preserve"> de Infraestrutura</w:t>
      </w:r>
      <w:bookmarkStart w:id="0" w:name="_GoBack"/>
      <w:bookmarkEnd w:id="0"/>
      <w:r>
        <w:t xml:space="preserve"> para que </w:t>
      </w:r>
      <w:r>
        <w:t>verifique a situação do local. Os</w:t>
      </w:r>
      <w:r>
        <w:t xml:space="preserve"> moradores da região reclamam da falta de iluminação, o que compromete a segura</w:t>
      </w:r>
      <w:r>
        <w:t>n</w:t>
      </w:r>
      <w:r>
        <w:t xml:space="preserve">ça da população </w:t>
      </w:r>
      <w:r>
        <w:t xml:space="preserve">naquela localidade. </w:t>
      </w:r>
    </w:p>
    <w:p w:rsidR="003A77BE" w:rsidRPr="001840AD" w:rsidRDefault="00BA15B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 xml:space="preserve">Dada </w:t>
      </w:r>
      <w:r>
        <w:t xml:space="preserve">a importância da presente </w:t>
      </w:r>
      <w:r w:rsidRPr="00BA15B4">
        <w:t>indicação</w:t>
      </w:r>
      <w:r>
        <w:t>, conta</w:t>
      </w:r>
      <w:r>
        <w:t>mos com</w:t>
      </w:r>
      <w:r>
        <w:t xml:space="preserve"> o </w:t>
      </w:r>
      <w:r>
        <w:t>acolhimento do Senhor Prefeito e, n</w:t>
      </w:r>
      <w:r w:rsidR="003E188F" w:rsidRPr="001840AD">
        <w:rPr>
          <w:rFonts w:cs="Arial"/>
        </w:rPr>
        <w:t>a certeza de receber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especial atenção, subscrevemos agradecidos.</w:t>
      </w:r>
    </w:p>
    <w:p w:rsidR="00BA15B4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A15B4">
        <w:rPr>
          <w:rFonts w:cs="Arial"/>
        </w:rPr>
        <w:t>19 de maio de 2021.</w:t>
      </w:r>
    </w:p>
    <w:p w:rsidR="00BA15B4" w:rsidRDefault="00BA15B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A15B4" w:rsidRPr="005D429C" w:rsidRDefault="00BA15B4" w:rsidP="00BA15B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BA15B4" w:rsidRPr="005D429C" w:rsidRDefault="00BA15B4" w:rsidP="00BA15B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BA15B4" w:rsidRPr="00ED4D34" w:rsidRDefault="00BA15B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BA15B4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625" w:rsidRDefault="00A14625">
      <w:r>
        <w:separator/>
      </w:r>
    </w:p>
  </w:endnote>
  <w:endnote w:type="continuationSeparator" w:id="0">
    <w:p w:rsidR="00A14625" w:rsidRDefault="00A1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625" w:rsidRDefault="00A14625">
      <w:r>
        <w:separator/>
      </w:r>
    </w:p>
  </w:footnote>
  <w:footnote w:type="continuationSeparator" w:id="0">
    <w:p w:rsidR="00A14625" w:rsidRDefault="00A14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4625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A15B4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5B39-3DF1-4E6C-BE4F-828624E4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2021-05-17T18:34:00Z</dcterms:created>
  <dcterms:modified xsi:type="dcterms:W3CDTF">2021-05-17T18:34:00Z</dcterms:modified>
</cp:coreProperties>
</file>